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3B6D" w:rsidRDefault="00D83B6D" w:rsidP="00D83B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JOLLE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83B6D" w:rsidRDefault="00D83B6D" w:rsidP="00D83B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North Weald Bassett, Essex. Butcher.</w:t>
      </w:r>
    </w:p>
    <w:p w:rsidR="00D83B6D" w:rsidRDefault="00D83B6D" w:rsidP="00D83B6D">
      <w:pPr>
        <w:rPr>
          <w:rFonts w:ascii="Times New Roman" w:hAnsi="Times New Roman" w:cs="Times New Roman"/>
        </w:rPr>
      </w:pPr>
    </w:p>
    <w:p w:rsidR="00D83B6D" w:rsidRDefault="00D83B6D" w:rsidP="00D83B6D">
      <w:pPr>
        <w:rPr>
          <w:rFonts w:ascii="Times New Roman" w:hAnsi="Times New Roman" w:cs="Times New Roman"/>
        </w:rPr>
      </w:pPr>
    </w:p>
    <w:p w:rsidR="00D83B6D" w:rsidRDefault="00D83B6D" w:rsidP="00D83B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Kebyll</w:t>
      </w:r>
      <w:proofErr w:type="spellEnd"/>
      <w:r>
        <w:rPr>
          <w:rFonts w:ascii="Times New Roman" w:hAnsi="Times New Roman" w:cs="Times New Roman"/>
        </w:rPr>
        <w:t>(q.v.) brought a plaint of debt against him, John Cooke of</w:t>
      </w:r>
    </w:p>
    <w:p w:rsidR="00D83B6D" w:rsidRDefault="00D83B6D" w:rsidP="00D83B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Boreham(q.v.) and Nicholas Hyde of Chelmsford(q.v.).</w:t>
      </w:r>
    </w:p>
    <w:p w:rsidR="00D83B6D" w:rsidRDefault="00D83B6D" w:rsidP="00D83B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83B6D" w:rsidRDefault="00D83B6D" w:rsidP="00D83B6D">
      <w:pPr>
        <w:rPr>
          <w:rFonts w:ascii="Times New Roman" w:hAnsi="Times New Roman" w:cs="Times New Roman"/>
        </w:rPr>
      </w:pPr>
    </w:p>
    <w:p w:rsidR="00D83B6D" w:rsidRDefault="00D83B6D" w:rsidP="00D83B6D">
      <w:pPr>
        <w:rPr>
          <w:rFonts w:ascii="Times New Roman" w:hAnsi="Times New Roman" w:cs="Times New Roman"/>
        </w:rPr>
      </w:pPr>
    </w:p>
    <w:p w:rsidR="00D83B6D" w:rsidRDefault="00D83B6D" w:rsidP="00D83B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March 2018</w:t>
      </w:r>
    </w:p>
    <w:p w:rsidR="006B2F86" w:rsidRPr="00E71FC3" w:rsidRDefault="00D83B6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B6D" w:rsidRDefault="00D83B6D" w:rsidP="00E71FC3">
      <w:r>
        <w:separator/>
      </w:r>
    </w:p>
  </w:endnote>
  <w:endnote w:type="continuationSeparator" w:id="0">
    <w:p w:rsidR="00D83B6D" w:rsidRDefault="00D83B6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B6D" w:rsidRDefault="00D83B6D" w:rsidP="00E71FC3">
      <w:r>
        <w:separator/>
      </w:r>
    </w:p>
  </w:footnote>
  <w:footnote w:type="continuationSeparator" w:id="0">
    <w:p w:rsidR="00D83B6D" w:rsidRDefault="00D83B6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B6D"/>
    <w:rsid w:val="001A7C09"/>
    <w:rsid w:val="00577BD5"/>
    <w:rsid w:val="00656CBA"/>
    <w:rsid w:val="006A1F77"/>
    <w:rsid w:val="00733BE7"/>
    <w:rsid w:val="00AB52E8"/>
    <w:rsid w:val="00B16D3F"/>
    <w:rsid w:val="00BB41AC"/>
    <w:rsid w:val="00D83B6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A3CC80-DD86-4B93-A63E-5A9E4C75B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3B6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83B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2018-03-04T19:47:00Z</dcterms:created>
  <dcterms:modified xsi:type="dcterms:W3CDTF">2018-03-04T19:48:00Z</dcterms:modified>
</cp:coreProperties>
</file>